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75633" w14:textId="77777777" w:rsidR="00E24396" w:rsidRPr="00690BA6" w:rsidRDefault="00E24396" w:rsidP="00E2439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WARD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1B294CF" w14:textId="77777777" w:rsidR="00E24396" w:rsidRDefault="00E24396" w:rsidP="00E243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B03781C" w14:textId="77777777" w:rsidR="00E24396" w:rsidRDefault="00E24396" w:rsidP="00E243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37269" w14:textId="77777777" w:rsidR="00E24396" w:rsidRDefault="00E24396" w:rsidP="00E243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E8EE60" w14:textId="77777777" w:rsidR="00E24396" w:rsidRDefault="00E24396" w:rsidP="00E2439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5C0DB69C" w14:textId="77777777" w:rsidR="00E24396" w:rsidRDefault="00E24396" w:rsidP="00E2439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523616E" w14:textId="77777777" w:rsidR="00E24396" w:rsidRDefault="00E24396" w:rsidP="00E2439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95D7BE0" w14:textId="77777777" w:rsidR="00E24396" w:rsidRDefault="00E24396" w:rsidP="00E2439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65FBB7" w14:textId="77777777" w:rsidR="00E24396" w:rsidRDefault="00E24396" w:rsidP="00E2439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EC9197B" w14:textId="7D769649" w:rsidR="00BA00AB" w:rsidRPr="00EB3209" w:rsidRDefault="00E24396" w:rsidP="00E243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January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624C7" w14:textId="77777777" w:rsidR="00E24396" w:rsidRDefault="00E24396" w:rsidP="009139A6">
      <w:r>
        <w:separator/>
      </w:r>
    </w:p>
  </w:endnote>
  <w:endnote w:type="continuationSeparator" w:id="0">
    <w:p w14:paraId="35200C9D" w14:textId="77777777" w:rsidR="00E24396" w:rsidRDefault="00E243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630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E57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E16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37AD3" w14:textId="77777777" w:rsidR="00E24396" w:rsidRDefault="00E24396" w:rsidP="009139A6">
      <w:r>
        <w:separator/>
      </w:r>
    </w:p>
  </w:footnote>
  <w:footnote w:type="continuationSeparator" w:id="0">
    <w:p w14:paraId="11F06414" w14:textId="77777777" w:rsidR="00E24396" w:rsidRDefault="00E243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064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03A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4C3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96"/>
    <w:rsid w:val="000666E0"/>
    <w:rsid w:val="002510B7"/>
    <w:rsid w:val="005C130B"/>
    <w:rsid w:val="00826F5C"/>
    <w:rsid w:val="009139A6"/>
    <w:rsid w:val="009448BB"/>
    <w:rsid w:val="00A3176C"/>
    <w:rsid w:val="00BA00AB"/>
    <w:rsid w:val="00E2439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D8211"/>
  <w15:chartTrackingRefBased/>
  <w15:docId w15:val="{12388FB8-6438-43E5-A89A-617AD845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2021-03-26T20:30:00Z</dcterms:created>
  <dcterms:modified xsi:type="dcterms:W3CDTF">2021-03-26T20:30:00Z</dcterms:modified>
</cp:coreProperties>
</file>